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F61" w:rsidRPr="00225C2D" w:rsidRDefault="003D2F61" w:rsidP="006433D8">
      <w:pPr>
        <w:spacing w:line="36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3D2F61" w:rsidRPr="00225C2D" w:rsidRDefault="003D2F61" w:rsidP="00B941BA">
      <w:pPr>
        <w:widowControl/>
        <w:autoSpaceDE/>
        <w:autoSpaceDN/>
        <w:adjustRightInd/>
        <w:spacing w:line="360" w:lineRule="auto"/>
        <w:ind w:right="172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25C2D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D2F61" w:rsidRPr="00225C2D" w:rsidRDefault="003D2F61" w:rsidP="00B941BA">
      <w:pPr>
        <w:widowControl/>
        <w:autoSpaceDE/>
        <w:autoSpaceDN/>
        <w:adjustRightInd/>
        <w:spacing w:line="360" w:lineRule="auto"/>
        <w:ind w:right="17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5C2D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D2F61" w:rsidRPr="00BD0E18" w:rsidRDefault="003D2F61" w:rsidP="00B941BA">
      <w:pPr>
        <w:widowControl/>
        <w:autoSpaceDE/>
        <w:autoSpaceDN/>
        <w:adjustRightInd/>
        <w:spacing w:before="120" w:line="360" w:lineRule="auto"/>
        <w:ind w:right="172"/>
        <w:jc w:val="center"/>
        <w:rPr>
          <w:b/>
          <w:bCs/>
          <w:i/>
          <w:iCs/>
          <w:spacing w:val="40"/>
          <w:sz w:val="36"/>
          <w:szCs w:val="36"/>
        </w:rPr>
      </w:pPr>
      <w:r w:rsidRPr="00225C2D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3D2F61" w:rsidRPr="00225C2D" w:rsidRDefault="003D2F61" w:rsidP="00B941BA">
      <w:pPr>
        <w:widowControl/>
        <w:autoSpaceDE/>
        <w:autoSpaceDN/>
        <w:adjustRightInd/>
        <w:spacing w:line="360" w:lineRule="auto"/>
        <w:ind w:right="172"/>
        <w:jc w:val="both"/>
        <w:rPr>
          <w:rFonts w:ascii="Times New Roman" w:hAnsi="Times New Roman" w:cs="Times New Roman"/>
          <w:sz w:val="22"/>
          <w:szCs w:val="22"/>
        </w:rPr>
      </w:pPr>
      <w:r w:rsidRPr="00225C2D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 xml:space="preserve">14.03.2023 г. </w:t>
      </w:r>
      <w:r w:rsidRPr="00225C2D">
        <w:rPr>
          <w:rFonts w:ascii="Times New Roman" w:hAnsi="Times New Roman" w:cs="Times New Roman"/>
          <w:sz w:val="22"/>
          <w:szCs w:val="22"/>
        </w:rPr>
        <w:t xml:space="preserve">№ </w:t>
      </w:r>
      <w:r>
        <w:rPr>
          <w:rFonts w:ascii="Times New Roman" w:hAnsi="Times New Roman" w:cs="Times New Roman"/>
          <w:sz w:val="22"/>
          <w:szCs w:val="22"/>
        </w:rPr>
        <w:t>52</w:t>
      </w:r>
    </w:p>
    <w:p w:rsidR="003D2F61" w:rsidRDefault="003D2F61" w:rsidP="00B941BA">
      <w:pPr>
        <w:shd w:val="clear" w:color="auto" w:fill="FFFFFF"/>
        <w:ind w:left="312" w:right="172"/>
        <w:jc w:val="both"/>
        <w:rPr>
          <w:rFonts w:ascii="Times New Roman" w:hAnsi="Times New Roman" w:cs="Times New Roman"/>
          <w:sz w:val="16"/>
          <w:szCs w:val="16"/>
        </w:rPr>
      </w:pPr>
      <w:r w:rsidRPr="00B941BA">
        <w:rPr>
          <w:rFonts w:ascii="Times New Roman" w:hAnsi="Times New Roman" w:cs="Times New Roman"/>
          <w:sz w:val="16"/>
          <w:szCs w:val="16"/>
        </w:rPr>
        <w:t>г.Унеча Брянской области</w:t>
      </w:r>
    </w:p>
    <w:p w:rsidR="003D2F61" w:rsidRPr="00B941BA" w:rsidRDefault="003D2F61" w:rsidP="00B941BA">
      <w:pPr>
        <w:shd w:val="clear" w:color="auto" w:fill="FFFFFF"/>
        <w:ind w:left="312" w:right="172"/>
        <w:jc w:val="both"/>
        <w:rPr>
          <w:rFonts w:ascii="Times New Roman" w:hAnsi="Times New Roman" w:cs="Times New Roman"/>
          <w:sz w:val="16"/>
          <w:szCs w:val="16"/>
        </w:rPr>
      </w:pPr>
    </w:p>
    <w:p w:rsidR="003D2F61" w:rsidRDefault="003D2F61" w:rsidP="00B941BA">
      <w:pPr>
        <w:widowControl/>
        <w:autoSpaceDE/>
        <w:autoSpaceDN/>
        <w:adjustRightInd/>
        <w:ind w:right="172"/>
        <w:jc w:val="both"/>
        <w:rPr>
          <w:rFonts w:ascii="Times New Roman" w:hAnsi="Times New Roman" w:cs="Times New Roman"/>
          <w:sz w:val="28"/>
          <w:szCs w:val="28"/>
        </w:rPr>
      </w:pPr>
      <w:r w:rsidRPr="00CC6B5F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смене наименования учреждения</w:t>
      </w:r>
    </w:p>
    <w:p w:rsidR="003D2F61" w:rsidRPr="00CC6B5F" w:rsidRDefault="003D2F61" w:rsidP="00B941BA">
      <w:pPr>
        <w:widowControl/>
        <w:autoSpaceDE/>
        <w:autoSpaceDN/>
        <w:adjustRightInd/>
        <w:ind w:right="1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утверждения его Устава</w:t>
      </w:r>
    </w:p>
    <w:p w:rsidR="003D2F61" w:rsidRPr="00CC6B5F" w:rsidRDefault="003D2F61" w:rsidP="00B941BA">
      <w:pPr>
        <w:shd w:val="clear" w:color="auto" w:fill="FFFFFF"/>
        <w:ind w:right="172"/>
        <w:jc w:val="both"/>
        <w:rPr>
          <w:rFonts w:ascii="Times New Roman" w:hAnsi="Times New Roman" w:cs="Times New Roman"/>
          <w:sz w:val="28"/>
          <w:szCs w:val="28"/>
        </w:rPr>
      </w:pPr>
    </w:p>
    <w:p w:rsidR="003D2F61" w:rsidRPr="00B941BA" w:rsidRDefault="003D2F61" w:rsidP="00B941BA">
      <w:pPr>
        <w:shd w:val="clear" w:color="auto" w:fill="FFFFFF"/>
        <w:ind w:right="1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BD0E18">
        <w:rPr>
          <w:rFonts w:ascii="Times New Roman" w:hAnsi="Times New Roman" w:cs="Times New Roman"/>
          <w:sz w:val="26"/>
          <w:szCs w:val="26"/>
        </w:rPr>
        <w:t xml:space="preserve">В соответствии с постановлением администрации Унечского района </w:t>
      </w:r>
      <w:r>
        <w:rPr>
          <w:rFonts w:ascii="Times New Roman" w:hAnsi="Times New Roman" w:cs="Times New Roman"/>
          <w:sz w:val="26"/>
          <w:szCs w:val="26"/>
        </w:rPr>
        <w:t xml:space="preserve">от 07.10.2022 № 279 «Об утверждении плана мероприятий по реализации Федерального закона от 30.04. 2021  № 127 – ФЗ « О внесении изменений в Федеральный закон « О физической культуре и спорте в Российской Федерации» и в Федеральный закон « Об образовании в Российской Федерации» в Унечском муниципальном районе Брянской </w:t>
      </w:r>
      <w:r w:rsidRPr="0080100F">
        <w:rPr>
          <w:rFonts w:ascii="Times New Roman" w:hAnsi="Times New Roman" w:cs="Times New Roman"/>
          <w:sz w:val="26"/>
          <w:szCs w:val="26"/>
        </w:rPr>
        <w:t>области</w:t>
      </w:r>
      <w:r>
        <w:rPr>
          <w:rFonts w:ascii="Times New Roman" w:hAnsi="Times New Roman" w:cs="Times New Roman"/>
          <w:sz w:val="26"/>
          <w:szCs w:val="26"/>
        </w:rPr>
        <w:t>», р</w:t>
      </w:r>
      <w:r w:rsidRPr="0080100F">
        <w:rPr>
          <w:rFonts w:ascii="Times New Roman" w:hAnsi="Times New Roman" w:cs="Times New Roman"/>
          <w:sz w:val="26"/>
          <w:szCs w:val="26"/>
        </w:rPr>
        <w:t>уководствуясь Федеральным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80100F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0100F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80100F">
        <w:rPr>
          <w:rFonts w:ascii="Times New Roman" w:hAnsi="Times New Roman" w:cs="Times New Roman"/>
          <w:color w:val="000000"/>
          <w:kern w:val="36"/>
          <w:sz w:val="26"/>
          <w:szCs w:val="26"/>
        </w:rPr>
        <w:t xml:space="preserve">от 04.12.2007 </w:t>
      </w:r>
      <w:r>
        <w:rPr>
          <w:rFonts w:ascii="Times New Roman" w:hAnsi="Times New Roman" w:cs="Times New Roman"/>
          <w:color w:val="000000"/>
          <w:kern w:val="36"/>
          <w:sz w:val="26"/>
          <w:szCs w:val="26"/>
        </w:rPr>
        <w:t>№</w:t>
      </w:r>
      <w:r w:rsidRPr="0080100F">
        <w:rPr>
          <w:rFonts w:ascii="Times New Roman" w:hAnsi="Times New Roman" w:cs="Times New Roman"/>
          <w:color w:val="000000"/>
          <w:kern w:val="36"/>
          <w:sz w:val="26"/>
          <w:szCs w:val="26"/>
        </w:rPr>
        <w:t xml:space="preserve"> 329-ФЗ "О физической культуре и спорте в Российской Федерации</w:t>
      </w:r>
      <w:r>
        <w:rPr>
          <w:rFonts w:ascii="Times New Roman" w:hAnsi="Times New Roman" w:cs="Times New Roman"/>
          <w:color w:val="000000"/>
          <w:kern w:val="36"/>
          <w:sz w:val="26"/>
          <w:szCs w:val="26"/>
        </w:rPr>
        <w:t xml:space="preserve">", </w:t>
      </w:r>
      <w:r w:rsidRPr="0080100F">
        <w:rPr>
          <w:rFonts w:ascii="Times New Roman" w:hAnsi="Times New Roman" w:cs="Times New Roman"/>
          <w:color w:val="000000"/>
          <w:kern w:val="36"/>
          <w:sz w:val="26"/>
          <w:szCs w:val="26"/>
        </w:rPr>
        <w:t xml:space="preserve">от 29.12.2012 </w:t>
      </w:r>
      <w:r>
        <w:rPr>
          <w:rFonts w:ascii="Times New Roman" w:hAnsi="Times New Roman" w:cs="Times New Roman"/>
          <w:color w:val="000000"/>
          <w:kern w:val="36"/>
          <w:sz w:val="26"/>
          <w:szCs w:val="26"/>
        </w:rPr>
        <w:t>№</w:t>
      </w:r>
      <w:r w:rsidRPr="0080100F">
        <w:rPr>
          <w:rFonts w:ascii="Times New Roman" w:hAnsi="Times New Roman" w:cs="Times New Roman"/>
          <w:color w:val="000000"/>
          <w:kern w:val="36"/>
          <w:sz w:val="26"/>
          <w:szCs w:val="26"/>
        </w:rPr>
        <w:t xml:space="preserve"> 273-ФЗ "Об образовании в Российской Федерации"</w:t>
      </w:r>
      <w:r>
        <w:rPr>
          <w:rFonts w:ascii="Times New Roman" w:hAnsi="Times New Roman" w:cs="Times New Roman"/>
          <w:color w:val="000000"/>
          <w:kern w:val="36"/>
          <w:sz w:val="26"/>
          <w:szCs w:val="26"/>
        </w:rPr>
        <w:t xml:space="preserve"> и от 12.01.1999 № 7-ФЗ </w:t>
      </w:r>
      <w:r w:rsidRPr="0080100F">
        <w:rPr>
          <w:rFonts w:ascii="Times New Roman" w:hAnsi="Times New Roman" w:cs="Times New Roman"/>
          <w:color w:val="000000"/>
          <w:kern w:val="36"/>
          <w:sz w:val="26"/>
          <w:szCs w:val="26"/>
        </w:rPr>
        <w:t>"</w:t>
      </w:r>
      <w:r>
        <w:rPr>
          <w:rFonts w:ascii="Times New Roman" w:hAnsi="Times New Roman" w:cs="Times New Roman"/>
          <w:color w:val="000000"/>
          <w:kern w:val="36"/>
          <w:sz w:val="26"/>
          <w:szCs w:val="26"/>
        </w:rPr>
        <w:t>О некоммерческих организациях</w:t>
      </w:r>
      <w:r w:rsidRPr="0080100F">
        <w:rPr>
          <w:rFonts w:ascii="Times New Roman" w:hAnsi="Times New Roman" w:cs="Times New Roman"/>
          <w:color w:val="000000"/>
          <w:kern w:val="36"/>
          <w:sz w:val="26"/>
          <w:szCs w:val="26"/>
        </w:rPr>
        <w:t>"</w:t>
      </w:r>
    </w:p>
    <w:p w:rsidR="003D2F61" w:rsidRPr="00BD0E18" w:rsidRDefault="003D2F61" w:rsidP="00B941BA">
      <w:pPr>
        <w:shd w:val="clear" w:color="auto" w:fill="FFFFFF"/>
        <w:ind w:right="172"/>
        <w:jc w:val="both"/>
        <w:rPr>
          <w:rFonts w:ascii="Times New Roman" w:hAnsi="Times New Roman" w:cs="Times New Roman"/>
          <w:sz w:val="26"/>
          <w:szCs w:val="26"/>
        </w:rPr>
      </w:pPr>
    </w:p>
    <w:p w:rsidR="003D2F61" w:rsidRDefault="003D2F61" w:rsidP="00B941BA">
      <w:pPr>
        <w:shd w:val="clear" w:color="auto" w:fill="FFFFFF"/>
        <w:ind w:right="172"/>
        <w:jc w:val="both"/>
        <w:rPr>
          <w:rFonts w:ascii="Times New Roman" w:hAnsi="Times New Roman" w:cs="Times New Roman"/>
          <w:sz w:val="26"/>
          <w:szCs w:val="26"/>
        </w:rPr>
      </w:pPr>
      <w:r w:rsidRPr="00BD0E18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3D2F61" w:rsidRPr="004751FE" w:rsidRDefault="003D2F61" w:rsidP="00B941BA">
      <w:pPr>
        <w:widowControl/>
        <w:autoSpaceDE/>
        <w:autoSpaceDN/>
        <w:adjustRightInd/>
        <w:ind w:right="172"/>
        <w:jc w:val="both"/>
        <w:rPr>
          <w:rFonts w:ascii="Times New Roman" w:hAnsi="Times New Roman" w:cs="Times New Roman"/>
          <w:sz w:val="26"/>
          <w:szCs w:val="26"/>
        </w:rPr>
      </w:pPr>
      <w:r w:rsidRPr="004751FE">
        <w:rPr>
          <w:rFonts w:ascii="Times New Roman" w:hAnsi="Times New Roman" w:cs="Times New Roman"/>
          <w:sz w:val="26"/>
          <w:szCs w:val="26"/>
        </w:rPr>
        <w:t xml:space="preserve">         1.</w:t>
      </w:r>
      <w:r>
        <w:rPr>
          <w:rFonts w:ascii="Times New Roman" w:hAnsi="Times New Roman" w:cs="Times New Roman"/>
          <w:sz w:val="26"/>
          <w:szCs w:val="26"/>
        </w:rPr>
        <w:t xml:space="preserve">Сменить наименование с </w:t>
      </w:r>
      <w:r w:rsidRPr="004751FE">
        <w:rPr>
          <w:rFonts w:ascii="Times New Roman" w:hAnsi="Times New Roman" w:cs="Times New Roman"/>
          <w:sz w:val="26"/>
          <w:szCs w:val="26"/>
        </w:rPr>
        <w:t xml:space="preserve"> муниципальное бюджетное учрежде</w:t>
      </w:r>
      <w:r>
        <w:rPr>
          <w:rFonts w:ascii="Times New Roman" w:hAnsi="Times New Roman" w:cs="Times New Roman"/>
          <w:sz w:val="26"/>
          <w:szCs w:val="26"/>
        </w:rPr>
        <w:t>ние спортивная школа «Электрон», на муниципальное бюджетное учреждение дополнительного образования «Спортивная школа «Электрон» (МБУ ДО «СШ «Электрон»).</w:t>
      </w:r>
    </w:p>
    <w:p w:rsidR="003D2F61" w:rsidRPr="004751FE" w:rsidRDefault="003D2F61" w:rsidP="00B941BA">
      <w:pPr>
        <w:widowControl/>
        <w:autoSpaceDE/>
        <w:autoSpaceDN/>
        <w:adjustRightInd/>
        <w:ind w:right="172"/>
        <w:jc w:val="both"/>
        <w:rPr>
          <w:rFonts w:ascii="Times New Roman" w:hAnsi="Times New Roman" w:cs="Times New Roman"/>
          <w:sz w:val="26"/>
          <w:szCs w:val="26"/>
        </w:rPr>
      </w:pPr>
      <w:r w:rsidRPr="004751FE">
        <w:rPr>
          <w:rFonts w:ascii="Times New Roman" w:hAnsi="Times New Roman" w:cs="Times New Roman"/>
          <w:sz w:val="26"/>
          <w:szCs w:val="26"/>
        </w:rPr>
        <w:t xml:space="preserve">         2. Утвердить прилагаемый Устав муниципального бюджетного учреждения дополнительного образования «Спортивная школа «Электрон» в новой редакции.</w:t>
      </w:r>
    </w:p>
    <w:p w:rsidR="003D2F61" w:rsidRPr="004751FE" w:rsidRDefault="003D2F61" w:rsidP="00B941BA">
      <w:pPr>
        <w:widowControl/>
        <w:autoSpaceDE/>
        <w:autoSpaceDN/>
        <w:adjustRightInd/>
        <w:ind w:right="172"/>
        <w:jc w:val="both"/>
        <w:rPr>
          <w:rFonts w:ascii="Times New Roman" w:hAnsi="Times New Roman" w:cs="Times New Roman"/>
          <w:sz w:val="26"/>
          <w:szCs w:val="26"/>
        </w:rPr>
      </w:pPr>
      <w:r w:rsidRPr="004751FE">
        <w:rPr>
          <w:rFonts w:ascii="Times New Roman" w:hAnsi="Times New Roman" w:cs="Times New Roman"/>
          <w:sz w:val="26"/>
          <w:szCs w:val="26"/>
        </w:rPr>
        <w:t xml:space="preserve">         3. Уполномочить директора МБУ «СШ «Электрон» Поволяко С.В. выступить в качестве заявителя при государственной регистрации Устава муниципального бюджетного учреждения дополнительного образования «Спортивная школа «Электрон» в новой редакции в Межрайонной ИФНС № 10 по Брянской области в порядке установленном действующим законодательством.</w:t>
      </w:r>
    </w:p>
    <w:p w:rsidR="003D2F61" w:rsidRPr="004751FE" w:rsidRDefault="003D2F61" w:rsidP="00B941BA">
      <w:pPr>
        <w:widowControl/>
        <w:autoSpaceDE/>
        <w:autoSpaceDN/>
        <w:adjustRightInd/>
        <w:ind w:right="172"/>
        <w:jc w:val="both"/>
        <w:rPr>
          <w:rFonts w:ascii="Times New Roman" w:hAnsi="Times New Roman" w:cs="Times New Roman"/>
          <w:sz w:val="26"/>
          <w:szCs w:val="26"/>
        </w:rPr>
      </w:pPr>
      <w:r w:rsidRPr="004751FE">
        <w:rPr>
          <w:rFonts w:ascii="Times New Roman" w:hAnsi="Times New Roman" w:cs="Times New Roman"/>
          <w:sz w:val="26"/>
          <w:szCs w:val="26"/>
        </w:rPr>
        <w:t xml:space="preserve">         4. В течение трёх дней с момента государственной регистрации Устава представить в администрацию Унечского района документы, подтверждающие государственную регистрацию Устава.</w:t>
      </w:r>
    </w:p>
    <w:p w:rsidR="003D2F61" w:rsidRPr="004751FE" w:rsidRDefault="003D2F61" w:rsidP="00B941BA">
      <w:pPr>
        <w:shd w:val="clear" w:color="auto" w:fill="FFFFFF"/>
        <w:tabs>
          <w:tab w:val="left" w:pos="0"/>
        </w:tabs>
        <w:ind w:right="172"/>
        <w:jc w:val="both"/>
        <w:rPr>
          <w:rFonts w:ascii="Times New Roman" w:hAnsi="Times New Roman" w:cs="Times New Roman"/>
          <w:spacing w:val="-13"/>
          <w:sz w:val="26"/>
          <w:szCs w:val="26"/>
        </w:rPr>
      </w:pPr>
      <w:r w:rsidRPr="004751FE">
        <w:rPr>
          <w:rFonts w:ascii="Times New Roman" w:hAnsi="Times New Roman" w:cs="Times New Roman"/>
          <w:sz w:val="26"/>
          <w:szCs w:val="26"/>
        </w:rPr>
        <w:t xml:space="preserve">         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BD0E18">
        <w:rPr>
          <w:rFonts w:ascii="Times New Roman" w:hAnsi="Times New Roman" w:cs="Times New Roman"/>
          <w:spacing w:val="-13"/>
          <w:sz w:val="26"/>
          <w:szCs w:val="26"/>
        </w:rPr>
        <w:t xml:space="preserve">Постановление администрации Унечского района от 22.10.2019 № 290 «Об утверждении Устава муниципального бюджетного учреждения спортивной школы «Электрон» </w:t>
      </w:r>
      <w:r>
        <w:rPr>
          <w:rFonts w:ascii="Times New Roman" w:hAnsi="Times New Roman" w:cs="Times New Roman"/>
          <w:spacing w:val="-13"/>
          <w:sz w:val="26"/>
          <w:szCs w:val="26"/>
        </w:rPr>
        <w:t>отменить.</w:t>
      </w:r>
    </w:p>
    <w:p w:rsidR="003D2F61" w:rsidRPr="004751FE" w:rsidRDefault="003D2F61" w:rsidP="00B941BA">
      <w:pPr>
        <w:widowControl/>
        <w:autoSpaceDE/>
        <w:autoSpaceDN/>
        <w:adjustRightInd/>
        <w:ind w:right="172"/>
        <w:jc w:val="both"/>
        <w:rPr>
          <w:rFonts w:ascii="Times New Roman" w:hAnsi="Times New Roman" w:cs="Times New Roman"/>
          <w:sz w:val="26"/>
          <w:szCs w:val="26"/>
        </w:rPr>
      </w:pPr>
      <w:r w:rsidRPr="004751FE">
        <w:rPr>
          <w:rFonts w:ascii="Times New Roman" w:hAnsi="Times New Roman" w:cs="Times New Roman"/>
          <w:sz w:val="26"/>
          <w:szCs w:val="26"/>
        </w:rPr>
        <w:t xml:space="preserve">         6. Настоящее постановление разместить на официальном сайте администрации Унечского района в сети «Интернет».</w:t>
      </w:r>
    </w:p>
    <w:p w:rsidR="003D2F61" w:rsidRDefault="003D2F61" w:rsidP="0086350C">
      <w:pPr>
        <w:widowControl/>
        <w:autoSpaceDE/>
        <w:autoSpaceDN/>
        <w:adjustRightInd/>
        <w:ind w:right="172"/>
        <w:jc w:val="both"/>
        <w:rPr>
          <w:rFonts w:ascii="Times New Roman" w:hAnsi="Times New Roman" w:cs="Times New Roman"/>
          <w:sz w:val="26"/>
          <w:szCs w:val="26"/>
        </w:rPr>
      </w:pPr>
    </w:p>
    <w:p w:rsidR="003D2F61" w:rsidRDefault="003D2F61" w:rsidP="0086350C">
      <w:pPr>
        <w:widowControl/>
        <w:autoSpaceDE/>
        <w:autoSpaceDN/>
        <w:adjustRightInd/>
        <w:ind w:right="172"/>
        <w:jc w:val="both"/>
        <w:rPr>
          <w:rFonts w:ascii="Times New Roman" w:hAnsi="Times New Roman" w:cs="Times New Roman"/>
          <w:sz w:val="26"/>
          <w:szCs w:val="26"/>
        </w:rPr>
      </w:pPr>
    </w:p>
    <w:p w:rsidR="003D2F61" w:rsidRDefault="003D2F61" w:rsidP="0086350C">
      <w:pPr>
        <w:widowControl/>
        <w:autoSpaceDE/>
        <w:autoSpaceDN/>
        <w:adjustRightInd/>
        <w:ind w:right="172"/>
        <w:jc w:val="both"/>
        <w:rPr>
          <w:rFonts w:ascii="Times New Roman" w:hAnsi="Times New Roman" w:cs="Times New Roman"/>
          <w:spacing w:val="-23"/>
          <w:sz w:val="26"/>
          <w:szCs w:val="26"/>
        </w:rPr>
      </w:pPr>
    </w:p>
    <w:p w:rsidR="003D2F61" w:rsidRPr="00B941BA" w:rsidRDefault="003D2F61" w:rsidP="00B941BA">
      <w:pPr>
        <w:shd w:val="clear" w:color="auto" w:fill="FFFFFF"/>
        <w:tabs>
          <w:tab w:val="left" w:pos="931"/>
        </w:tabs>
        <w:ind w:right="172"/>
        <w:jc w:val="both"/>
        <w:rPr>
          <w:rFonts w:ascii="Times New Roman" w:hAnsi="Times New Roman" w:cs="Times New Roman"/>
          <w:i/>
          <w:iCs/>
          <w:spacing w:val="-13"/>
          <w:sz w:val="26"/>
          <w:szCs w:val="26"/>
        </w:rPr>
      </w:pPr>
      <w:r w:rsidRPr="004751FE">
        <w:rPr>
          <w:rFonts w:ascii="Times New Roman" w:hAnsi="Times New Roman" w:cs="Times New Roman"/>
          <w:spacing w:val="-8"/>
          <w:sz w:val="26"/>
          <w:szCs w:val="26"/>
        </w:rPr>
        <w:t>Глава администрации района</w:t>
      </w:r>
      <w:r w:rsidRPr="004751FE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Pr="004751FE">
        <w:rPr>
          <w:rFonts w:ascii="Times New Roman" w:hAnsi="Times New Roman" w:cs="Times New Roman"/>
          <w:spacing w:val="-2"/>
          <w:sz w:val="26"/>
          <w:szCs w:val="26"/>
        </w:rPr>
        <w:t>А.М. Кусков</w:t>
      </w:r>
    </w:p>
    <w:p w:rsidR="003D2F61" w:rsidRDefault="003D2F61" w:rsidP="00B941BA">
      <w:pPr>
        <w:pStyle w:val="NoSpacing"/>
        <w:ind w:right="172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3D2F61" w:rsidRDefault="003D2F61" w:rsidP="00B941BA">
      <w:pPr>
        <w:pStyle w:val="NoSpacing"/>
        <w:ind w:right="172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3D2F61" w:rsidRDefault="003D2F61" w:rsidP="00B941BA">
      <w:pPr>
        <w:pStyle w:val="NoSpacing"/>
        <w:ind w:right="172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3D2F61" w:rsidRDefault="003D2F61" w:rsidP="00B941BA">
      <w:pPr>
        <w:pStyle w:val="NoSpacing"/>
        <w:ind w:right="172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3D2F61" w:rsidRDefault="003D2F61" w:rsidP="00B941BA">
      <w:pPr>
        <w:pStyle w:val="NoSpacing"/>
        <w:ind w:right="172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3D2F61" w:rsidRPr="004751FE" w:rsidRDefault="003D2F61" w:rsidP="00B941BA">
      <w:pPr>
        <w:pStyle w:val="NoSpacing"/>
        <w:ind w:right="172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3D2F61" w:rsidRDefault="003D2F61" w:rsidP="00B941BA">
      <w:pPr>
        <w:pStyle w:val="NoSpacing"/>
        <w:tabs>
          <w:tab w:val="left" w:pos="9923"/>
        </w:tabs>
        <w:ind w:right="172"/>
        <w:jc w:val="both"/>
        <w:rPr>
          <w:rFonts w:ascii="Times New Roman" w:hAnsi="Times New Roman" w:cs="Times New Roman"/>
          <w:sz w:val="26"/>
          <w:szCs w:val="26"/>
        </w:rPr>
      </w:pPr>
    </w:p>
    <w:sectPr w:rsidR="003D2F61" w:rsidSect="004778E8">
      <w:type w:val="continuous"/>
      <w:pgSz w:w="11909" w:h="16834"/>
      <w:pgMar w:top="0" w:right="680" w:bottom="1134" w:left="1134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E0807"/>
    <w:multiLevelType w:val="singleLevel"/>
    <w:tmpl w:val="8D520C5A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1FA"/>
    <w:rsid w:val="00026679"/>
    <w:rsid w:val="000456B9"/>
    <w:rsid w:val="000557F0"/>
    <w:rsid w:val="00066DF8"/>
    <w:rsid w:val="00080905"/>
    <w:rsid w:val="00093AF9"/>
    <w:rsid w:val="000C257A"/>
    <w:rsid w:val="000C3313"/>
    <w:rsid w:val="000D1625"/>
    <w:rsid w:val="000F2A2B"/>
    <w:rsid w:val="000F5541"/>
    <w:rsid w:val="0012645B"/>
    <w:rsid w:val="00135E69"/>
    <w:rsid w:val="00153494"/>
    <w:rsid w:val="001744AF"/>
    <w:rsid w:val="001B3530"/>
    <w:rsid w:val="001D239C"/>
    <w:rsid w:val="001D7226"/>
    <w:rsid w:val="001E41DB"/>
    <w:rsid w:val="00200782"/>
    <w:rsid w:val="00205F0D"/>
    <w:rsid w:val="00225C2D"/>
    <w:rsid w:val="002339B6"/>
    <w:rsid w:val="0024601C"/>
    <w:rsid w:val="0025394B"/>
    <w:rsid w:val="00280EA6"/>
    <w:rsid w:val="002A460B"/>
    <w:rsid w:val="002C31E6"/>
    <w:rsid w:val="003031F1"/>
    <w:rsid w:val="00310E8B"/>
    <w:rsid w:val="003206EA"/>
    <w:rsid w:val="00326335"/>
    <w:rsid w:val="0033187B"/>
    <w:rsid w:val="003338B9"/>
    <w:rsid w:val="003353C9"/>
    <w:rsid w:val="003362E4"/>
    <w:rsid w:val="003963E3"/>
    <w:rsid w:val="003B047C"/>
    <w:rsid w:val="003C6D2C"/>
    <w:rsid w:val="003D2F61"/>
    <w:rsid w:val="003D3159"/>
    <w:rsid w:val="003E5D93"/>
    <w:rsid w:val="00442A2B"/>
    <w:rsid w:val="0045612E"/>
    <w:rsid w:val="00457A4E"/>
    <w:rsid w:val="004721FA"/>
    <w:rsid w:val="004751FE"/>
    <w:rsid w:val="004778E8"/>
    <w:rsid w:val="004C75B1"/>
    <w:rsid w:val="0050263F"/>
    <w:rsid w:val="0050557D"/>
    <w:rsid w:val="0050772E"/>
    <w:rsid w:val="00510FAA"/>
    <w:rsid w:val="005138EB"/>
    <w:rsid w:val="00526EC8"/>
    <w:rsid w:val="005413B5"/>
    <w:rsid w:val="00554BD1"/>
    <w:rsid w:val="0056547D"/>
    <w:rsid w:val="005754C1"/>
    <w:rsid w:val="00577BB0"/>
    <w:rsid w:val="005B4B65"/>
    <w:rsid w:val="005F190C"/>
    <w:rsid w:val="005F70ED"/>
    <w:rsid w:val="0061320E"/>
    <w:rsid w:val="00616329"/>
    <w:rsid w:val="00620FF9"/>
    <w:rsid w:val="00632F2A"/>
    <w:rsid w:val="006433D8"/>
    <w:rsid w:val="0066222D"/>
    <w:rsid w:val="006669EC"/>
    <w:rsid w:val="00683878"/>
    <w:rsid w:val="006C5A36"/>
    <w:rsid w:val="006C71AF"/>
    <w:rsid w:val="006D75B9"/>
    <w:rsid w:val="006F34C5"/>
    <w:rsid w:val="007750CB"/>
    <w:rsid w:val="007C4331"/>
    <w:rsid w:val="007C5E9E"/>
    <w:rsid w:val="0080100F"/>
    <w:rsid w:val="00802C67"/>
    <w:rsid w:val="00815347"/>
    <w:rsid w:val="00837ED5"/>
    <w:rsid w:val="00841FA5"/>
    <w:rsid w:val="0086350C"/>
    <w:rsid w:val="008669AB"/>
    <w:rsid w:val="0087684C"/>
    <w:rsid w:val="00884DFB"/>
    <w:rsid w:val="008B388F"/>
    <w:rsid w:val="00902A27"/>
    <w:rsid w:val="0090595F"/>
    <w:rsid w:val="00951D5E"/>
    <w:rsid w:val="00952496"/>
    <w:rsid w:val="00954128"/>
    <w:rsid w:val="00982642"/>
    <w:rsid w:val="00985BBE"/>
    <w:rsid w:val="00995A46"/>
    <w:rsid w:val="009C5A33"/>
    <w:rsid w:val="009D177C"/>
    <w:rsid w:val="009E4B08"/>
    <w:rsid w:val="009F7E8F"/>
    <w:rsid w:val="00A10282"/>
    <w:rsid w:val="00A2313F"/>
    <w:rsid w:val="00A26D9F"/>
    <w:rsid w:val="00A51364"/>
    <w:rsid w:val="00A64B89"/>
    <w:rsid w:val="00A715BF"/>
    <w:rsid w:val="00AA6683"/>
    <w:rsid w:val="00B232D3"/>
    <w:rsid w:val="00B34462"/>
    <w:rsid w:val="00B928CE"/>
    <w:rsid w:val="00B941BA"/>
    <w:rsid w:val="00BA5567"/>
    <w:rsid w:val="00BD0E18"/>
    <w:rsid w:val="00C04378"/>
    <w:rsid w:val="00C0692B"/>
    <w:rsid w:val="00C15244"/>
    <w:rsid w:val="00C435A7"/>
    <w:rsid w:val="00CA0F17"/>
    <w:rsid w:val="00CA6F08"/>
    <w:rsid w:val="00CC6B5F"/>
    <w:rsid w:val="00D10F0B"/>
    <w:rsid w:val="00D22A3E"/>
    <w:rsid w:val="00D44F0B"/>
    <w:rsid w:val="00D703F7"/>
    <w:rsid w:val="00D740DC"/>
    <w:rsid w:val="00D87DC6"/>
    <w:rsid w:val="00DE4D61"/>
    <w:rsid w:val="00DE64B8"/>
    <w:rsid w:val="00DF5342"/>
    <w:rsid w:val="00E20B8E"/>
    <w:rsid w:val="00E40CB8"/>
    <w:rsid w:val="00E767A3"/>
    <w:rsid w:val="00E91AA9"/>
    <w:rsid w:val="00EB50DA"/>
    <w:rsid w:val="00EB558A"/>
    <w:rsid w:val="00ED06E2"/>
    <w:rsid w:val="00EE6B1D"/>
    <w:rsid w:val="00EF0FB2"/>
    <w:rsid w:val="00F37AEC"/>
    <w:rsid w:val="00F60222"/>
    <w:rsid w:val="00F659CE"/>
    <w:rsid w:val="00FA5690"/>
    <w:rsid w:val="00FD4585"/>
    <w:rsid w:val="00FE7A10"/>
    <w:rsid w:val="00FF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1E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80100F"/>
    <w:pPr>
      <w:keepNext/>
      <w:keepLines/>
      <w:spacing w:before="240"/>
      <w:outlineLvl w:val="0"/>
    </w:pPr>
    <w:rPr>
      <w:rFonts w:ascii="Cambria" w:hAnsi="Cambria" w:cs="Cambria"/>
      <w:color w:val="365F91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0100F"/>
    <w:rPr>
      <w:rFonts w:ascii="Cambria" w:hAnsi="Cambria" w:cs="Cambria"/>
      <w:color w:val="365F91"/>
      <w:sz w:val="32"/>
      <w:szCs w:val="32"/>
    </w:rPr>
  </w:style>
  <w:style w:type="paragraph" w:styleId="NoSpacing">
    <w:name w:val="No Spacing"/>
    <w:uiPriority w:val="99"/>
    <w:qFormat/>
    <w:rsid w:val="002A460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9D177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E7A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7A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5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845</TotalTime>
  <Pages>1</Pages>
  <Words>319</Words>
  <Characters>1820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Лосева Е.Ю.</cp:lastModifiedBy>
  <cp:revision>90</cp:revision>
  <cp:lastPrinted>2023-03-14T09:14:00Z</cp:lastPrinted>
  <dcterms:created xsi:type="dcterms:W3CDTF">2012-01-12T07:28:00Z</dcterms:created>
  <dcterms:modified xsi:type="dcterms:W3CDTF">2023-03-14T09:24:00Z</dcterms:modified>
</cp:coreProperties>
</file>